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560F12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06DC5">
        <w:rPr>
          <w:b/>
          <w:noProof/>
          <w:sz w:val="24"/>
        </w:rPr>
        <w:t>432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FCC60" w:rsidR="001E41F3" w:rsidRPr="00410371" w:rsidRDefault="008B39E4" w:rsidP="00212D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</w:t>
            </w:r>
            <w:r w:rsidR="00212D0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65948" w:rsidR="001E41F3" w:rsidRPr="00410371" w:rsidRDefault="00706D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13E27" w:rsidR="001E41F3" w:rsidRPr="00410371" w:rsidRDefault="00212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76EBE" w:rsidR="001E41F3" w:rsidRDefault="00212D05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D3787" w:rsidR="001E41F3" w:rsidRDefault="009A1D1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98C15" w:rsidR="001E41F3" w:rsidRDefault="00212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44AA0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212D0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C6FE1" w14:textId="77777777" w:rsidR="00212D05" w:rsidRDefault="00212D05" w:rsidP="00212D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24BD137C" w14:textId="77777777" w:rsidR="00212D05" w:rsidRDefault="000147ED" w:rsidP="00212D05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212D05" w:rsidRPr="00A5418D">
                <w:rPr>
                  <w:rStyle w:val="aa"/>
                </w:rPr>
                <w:t>https://forge.3gpp.org/rep/all/5G_APIs</w:t>
              </w:r>
            </w:hyperlink>
          </w:p>
          <w:p w14:paraId="04A1428F" w14:textId="77777777" w:rsidR="00212D05" w:rsidRPr="008F3023" w:rsidRDefault="00212D05" w:rsidP="00212D05">
            <w:pPr>
              <w:pStyle w:val="CRCoverPage"/>
              <w:spacing w:after="0"/>
              <w:ind w:left="100"/>
            </w:pPr>
          </w:p>
          <w:p w14:paraId="708AA7DE" w14:textId="39831881" w:rsidR="004D23AC" w:rsidRPr="00F35CDA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4F2D7FAC" w:rsidR="00212D05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in Annex A.1 the location where YAML files are stored, using the text agreed in the 3GPP TS template for 5GC APIs (see TS 29.501).</w:t>
            </w:r>
          </w:p>
          <w:p w14:paraId="31C656EC" w14:textId="1960B4F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9818" w:rsidR="00D528C1" w:rsidRDefault="00212D05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A02AF" w:rsidR="001E41F3" w:rsidRDefault="00212D0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CC75E46" w14:textId="77777777" w:rsidR="00212D05" w:rsidRPr="001F16C3" w:rsidRDefault="00212D05" w:rsidP="00212D05">
      <w:pPr>
        <w:pStyle w:val="2"/>
      </w:pPr>
      <w:bookmarkStart w:id="2" w:name="_Toc20120587"/>
      <w:bookmarkStart w:id="3" w:name="_Toc21623465"/>
      <w:bookmarkStart w:id="4" w:name="_Toc27587205"/>
      <w:bookmarkStart w:id="5" w:name="_Toc36459268"/>
      <w:bookmarkStart w:id="6" w:name="_Toc45028515"/>
      <w:bookmarkStart w:id="7" w:name="_Toc51870092"/>
      <w:r w:rsidRPr="001F16C3">
        <w:t>A.1</w:t>
      </w:r>
      <w:r w:rsidRPr="001F16C3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778745B" w14:textId="77777777" w:rsidR="00212D05" w:rsidRPr="001F16C3" w:rsidRDefault="00212D05" w:rsidP="00212D05">
      <w:pPr>
        <w:rPr>
          <w:lang w:val="en-US" w:eastAsia="zh-CN"/>
        </w:rPr>
      </w:pPr>
      <w:r>
        <w:rPr>
          <w:lang w:val="en-US" w:eastAsia="zh-CN"/>
        </w:rPr>
        <w:t xml:space="preserve">This document specifies the common service operations and the top level data model for </w:t>
      </w:r>
      <w:proofErr w:type="spellStart"/>
      <w:r>
        <w:rPr>
          <w:lang w:val="en-US" w:eastAsia="zh-CN"/>
        </w:rPr>
        <w:t>Nudr</w:t>
      </w:r>
      <w:proofErr w:type="spellEnd"/>
      <w:r>
        <w:t>_</w:t>
      </w:r>
      <w:proofErr w:type="spellStart"/>
      <w:r>
        <w:t>Data</w:t>
      </w:r>
      <w:r>
        <w:rPr>
          <w:lang w:eastAsia="zh-CN"/>
        </w:rPr>
        <w:t>Repository</w:t>
      </w:r>
      <w:proofErr w:type="spellEnd"/>
      <w:r>
        <w:rPr>
          <w:lang w:val="en-US" w:eastAsia="zh-CN"/>
        </w:rPr>
        <w:t xml:space="preserve"> Service Based Interface. There are no specific HTTP methods or custom operations on the four top level resources in Table 6.1.3.1-1. Hence, the top level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specification is not needed.</w:t>
      </w:r>
    </w:p>
    <w:p w14:paraId="53148121" w14:textId="77777777" w:rsidR="00212D05" w:rsidRDefault="00212D05" w:rsidP="00212D05">
      <w:r>
        <w:t>This Annex takes precedence when being discrepant to other parts of the specification with respect to the encoding of information elements and methods within the API(s).</w:t>
      </w:r>
    </w:p>
    <w:p w14:paraId="54AAA00F" w14:textId="77777777" w:rsidR="00212D05" w:rsidRDefault="00212D05" w:rsidP="00212D05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74E3D66" w14:textId="66438004" w:rsidR="00A65ADC" w:rsidRPr="00212D05" w:rsidRDefault="00212D05" w:rsidP="00A65ADC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8" w:author="Liuqingfen" w:date="2020-10-26T19:04:00Z">
        <w:r w:rsidDel="00212D05">
          <w:delText xml:space="preserve"> hosted in ETSI Forge</w:delText>
        </w:r>
      </w:del>
      <w:proofErr w:type="gramStart"/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[8] clause 5.3.1 and 3GPP TR 21.900 [20] clause 5B)</w:t>
      </w:r>
      <w:proofErr w:type="gramEnd"/>
      <w:r>
        <w:t>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BC1DA" w14:textId="77777777" w:rsidR="000147ED" w:rsidRDefault="000147ED">
      <w:r>
        <w:separator/>
      </w:r>
    </w:p>
  </w:endnote>
  <w:endnote w:type="continuationSeparator" w:id="0">
    <w:p w14:paraId="14ACA9AC" w14:textId="77777777" w:rsidR="000147ED" w:rsidRDefault="0001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BAFCE" w14:textId="77777777" w:rsidR="000147ED" w:rsidRDefault="000147ED">
      <w:r>
        <w:separator/>
      </w:r>
    </w:p>
  </w:footnote>
  <w:footnote w:type="continuationSeparator" w:id="0">
    <w:p w14:paraId="52F83995" w14:textId="77777777" w:rsidR="000147ED" w:rsidRDefault="00014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147ED"/>
    <w:rsid w:val="00022E4A"/>
    <w:rsid w:val="00032412"/>
    <w:rsid w:val="00036891"/>
    <w:rsid w:val="00044D9F"/>
    <w:rsid w:val="000628F9"/>
    <w:rsid w:val="0009782C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12D05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11C11"/>
    <w:rsid w:val="00616FE2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06DC5"/>
    <w:rsid w:val="0071741C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6633F"/>
    <w:rsid w:val="00870EE7"/>
    <w:rsid w:val="008863B9"/>
    <w:rsid w:val="008A45A6"/>
    <w:rsid w:val="008B1341"/>
    <w:rsid w:val="008B39E4"/>
    <w:rsid w:val="008B6B86"/>
    <w:rsid w:val="008C7462"/>
    <w:rsid w:val="008F2DBC"/>
    <w:rsid w:val="008F3789"/>
    <w:rsid w:val="008F686C"/>
    <w:rsid w:val="009148DE"/>
    <w:rsid w:val="00941E30"/>
    <w:rsid w:val="009777D9"/>
    <w:rsid w:val="00991B88"/>
    <w:rsid w:val="00996572"/>
    <w:rsid w:val="009A1D1E"/>
    <w:rsid w:val="009A5753"/>
    <w:rsid w:val="009A579D"/>
    <w:rsid w:val="009A7577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43057-10A0-4BFF-A8DD-03F34441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57</cp:revision>
  <cp:lastPrinted>1899-12-31T23:00:00Z</cp:lastPrinted>
  <dcterms:created xsi:type="dcterms:W3CDTF">2020-10-12T10:59:00Z</dcterms:created>
  <dcterms:modified xsi:type="dcterms:W3CDTF">2020-10-26T11:17:00Z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